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75A17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UPTON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56282C33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without Temple Bar, London. </w:t>
      </w:r>
    </w:p>
    <w:p w14:paraId="5E348681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8E4DF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108F7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691D04A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F0515F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E5C9C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3C83B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ca.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the executors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Plotte</w:t>
      </w:r>
      <w:proofErr w:type="spellEnd"/>
      <w:r>
        <w:rPr>
          <w:rFonts w:ascii="Times New Roman" w:hAnsi="Times New Roman" w:cs="Times New Roman"/>
          <w:sz w:val="24"/>
          <w:szCs w:val="24"/>
        </w:rPr>
        <w:t>.    (ibid.)</w:t>
      </w:r>
    </w:p>
    <w:p w14:paraId="09854725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70366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A394A" w14:textId="77777777" w:rsidR="00C25B1E" w:rsidRDefault="00C25B1E" w:rsidP="00C25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6BB246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720AF" w14:textId="77777777" w:rsidR="00C25B1E" w:rsidRDefault="00C25B1E" w:rsidP="009139A6">
      <w:r>
        <w:separator/>
      </w:r>
    </w:p>
  </w:endnote>
  <w:endnote w:type="continuationSeparator" w:id="0">
    <w:p w14:paraId="2DD71462" w14:textId="77777777" w:rsidR="00C25B1E" w:rsidRDefault="00C25B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40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7E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AD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491A5" w14:textId="77777777" w:rsidR="00C25B1E" w:rsidRDefault="00C25B1E" w:rsidP="009139A6">
      <w:r>
        <w:separator/>
      </w:r>
    </w:p>
  </w:footnote>
  <w:footnote w:type="continuationSeparator" w:id="0">
    <w:p w14:paraId="2A411DFD" w14:textId="77777777" w:rsidR="00C25B1E" w:rsidRDefault="00C25B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89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F4E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4A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B1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5B1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235F"/>
  <w15:chartTrackingRefBased/>
  <w15:docId w15:val="{6A3A5031-995E-4A57-A2FB-CEA3D2AA1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5B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2022-05-13T16:40:00Z</dcterms:created>
  <dcterms:modified xsi:type="dcterms:W3CDTF">2022-05-13T16:40:00Z</dcterms:modified>
</cp:coreProperties>
</file>